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C4F5DBD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52681C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52681C" w14:paraId="6C4F5DC0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4F5DBE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2681C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4F5DBF" w14:textId="392221A3" w:rsidR="00C44B8B" w:rsidRPr="0052681C" w:rsidRDefault="00ED572E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ED572E">
              <w:rPr>
                <w:b/>
                <w:sz w:val="26"/>
                <w:szCs w:val="26"/>
              </w:rPr>
              <w:t>202A_041</w:t>
            </w:r>
          </w:p>
        </w:tc>
      </w:tr>
      <w:tr w:rsidR="00C44B8B" w:rsidRPr="0052681C" w14:paraId="6C4F5DC3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4F5DC1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52681C">
              <w:rPr>
                <w:b/>
                <w:sz w:val="26"/>
                <w:szCs w:val="26"/>
              </w:rPr>
              <w:t xml:space="preserve">Номер материала </w:t>
            </w:r>
            <w:r w:rsidRPr="0052681C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4F5DC2" w14:textId="117D6946" w:rsidR="00C44B8B" w:rsidRPr="00B525BC" w:rsidRDefault="00B525BC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color w:val="FFFFFF"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2278929</w:t>
            </w:r>
          </w:p>
        </w:tc>
      </w:tr>
    </w:tbl>
    <w:p w14:paraId="6C4F5DC4" w14:textId="77777777" w:rsidR="00C44B8B" w:rsidRPr="0052681C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6C4F5DC5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 </w:t>
      </w:r>
    </w:p>
    <w:p w14:paraId="6C4F5DC6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6C4F5DC7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ab/>
        <w:t xml:space="preserve">_______________________ /_____________ </w:t>
      </w:r>
    </w:p>
    <w:p w14:paraId="6C4F5DC8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“_______” ___________________ 20_____ г.</w:t>
      </w:r>
    </w:p>
    <w:p w14:paraId="6C4F5DC9" w14:textId="77777777" w:rsidR="00C44B8B" w:rsidRPr="0052681C" w:rsidRDefault="00C44B8B" w:rsidP="00C44B8B"/>
    <w:p w14:paraId="6C4F5DCA" w14:textId="77777777" w:rsidR="00C44B8B" w:rsidRPr="0052681C" w:rsidRDefault="00C44B8B" w:rsidP="00C44B8B"/>
    <w:p w14:paraId="6C4F5DCB" w14:textId="77777777" w:rsidR="00C44B8B" w:rsidRPr="0052681C" w:rsidRDefault="00C44B8B" w:rsidP="00C44B8B"/>
    <w:p w14:paraId="6C4F5DCC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</w:pPr>
      <w:r w:rsidRPr="0052681C">
        <w:t>ТЕХНИЧЕСКОЕ ЗАДАНИЕ</w:t>
      </w:r>
    </w:p>
    <w:p w14:paraId="6C4F5DCD" w14:textId="77777777" w:rsidR="00A65683" w:rsidRPr="0052681C" w:rsidRDefault="004F6968" w:rsidP="00773399">
      <w:pPr>
        <w:ind w:firstLine="0"/>
        <w:jc w:val="center"/>
        <w:rPr>
          <w:b/>
          <w:sz w:val="26"/>
          <w:szCs w:val="26"/>
        </w:rPr>
      </w:pPr>
      <w:r w:rsidRPr="0052681C">
        <w:rPr>
          <w:b/>
          <w:sz w:val="26"/>
          <w:szCs w:val="26"/>
        </w:rPr>
        <w:t xml:space="preserve">на </w:t>
      </w:r>
      <w:r w:rsidR="00612811" w:rsidRPr="0052681C">
        <w:rPr>
          <w:b/>
          <w:sz w:val="26"/>
          <w:szCs w:val="26"/>
        </w:rPr>
        <w:t xml:space="preserve">поставку </w:t>
      </w:r>
      <w:r w:rsidR="0064372C" w:rsidRPr="0052681C">
        <w:rPr>
          <w:b/>
          <w:bCs/>
          <w:sz w:val="26"/>
          <w:szCs w:val="26"/>
        </w:rPr>
        <w:t>линейной арматуры и гасителей вибрации</w:t>
      </w:r>
      <w:r w:rsidR="00843900" w:rsidRPr="0052681C">
        <w:rPr>
          <w:b/>
          <w:sz w:val="26"/>
          <w:szCs w:val="26"/>
        </w:rPr>
        <w:t xml:space="preserve"> </w:t>
      </w:r>
    </w:p>
    <w:p w14:paraId="6C4F5DCE" w14:textId="34DC9CE4" w:rsidR="00612811" w:rsidRPr="00C275D3" w:rsidRDefault="00640B03" w:rsidP="00773399">
      <w:pPr>
        <w:ind w:firstLine="0"/>
        <w:jc w:val="center"/>
        <w:rPr>
          <w:sz w:val="24"/>
          <w:szCs w:val="24"/>
        </w:rPr>
      </w:pPr>
      <w:r>
        <w:rPr>
          <w:b/>
          <w:sz w:val="26"/>
          <w:szCs w:val="26"/>
        </w:rPr>
        <w:t>(</w:t>
      </w:r>
      <w:r w:rsidR="001C133E" w:rsidRPr="00C275D3">
        <w:rPr>
          <w:b/>
          <w:sz w:val="26"/>
          <w:szCs w:val="26"/>
        </w:rPr>
        <w:t>Зажим клиновой МКЗ-2</w:t>
      </w:r>
      <w:r>
        <w:rPr>
          <w:b/>
          <w:sz w:val="26"/>
          <w:szCs w:val="26"/>
        </w:rPr>
        <w:t>)</w:t>
      </w:r>
      <w:r w:rsidR="00C275D3">
        <w:rPr>
          <w:b/>
          <w:sz w:val="26"/>
          <w:szCs w:val="26"/>
        </w:rPr>
        <w:t>.</w:t>
      </w:r>
      <w:r w:rsidR="009C0389" w:rsidRPr="0052681C">
        <w:rPr>
          <w:b/>
          <w:sz w:val="26"/>
          <w:szCs w:val="26"/>
        </w:rPr>
        <w:t xml:space="preserve"> Лот №</w:t>
      </w:r>
      <w:r w:rsidR="00AA670B" w:rsidRPr="00C275D3">
        <w:rPr>
          <w:b/>
          <w:sz w:val="26"/>
          <w:szCs w:val="26"/>
        </w:rPr>
        <w:t xml:space="preserve"> </w:t>
      </w:r>
      <w:r w:rsidR="00AA670B" w:rsidRPr="00C275D3">
        <w:rPr>
          <w:b/>
          <w:sz w:val="26"/>
          <w:szCs w:val="26"/>
          <w:u w:val="single"/>
        </w:rPr>
        <w:t>202</w:t>
      </w:r>
      <w:r w:rsidR="00AA670B" w:rsidRPr="00C275D3">
        <w:rPr>
          <w:b/>
          <w:sz w:val="26"/>
          <w:szCs w:val="26"/>
          <w:u w:val="single"/>
          <w:lang w:val="en-US"/>
        </w:rPr>
        <w:t>A</w:t>
      </w:r>
    </w:p>
    <w:p w14:paraId="6C4F5DCF" w14:textId="77777777" w:rsidR="00020DD3" w:rsidRPr="0052681C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6C4F5DD0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Технические требования к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14:paraId="6C4F5DD2" w14:textId="23F22554" w:rsidR="00A305DC" w:rsidRPr="006F6E39" w:rsidRDefault="00641E44" w:rsidP="00CE3DC9">
      <w:pPr>
        <w:tabs>
          <w:tab w:val="left" w:pos="1134"/>
        </w:tabs>
        <w:ind w:firstLine="709"/>
        <w:rPr>
          <w:sz w:val="24"/>
          <w:szCs w:val="24"/>
        </w:rPr>
      </w:pPr>
      <w:r w:rsidRPr="006F6E39">
        <w:rPr>
          <w:sz w:val="24"/>
          <w:szCs w:val="24"/>
        </w:rPr>
        <w:t xml:space="preserve">Технические требования, характеристики </w:t>
      </w:r>
      <w:r w:rsidR="00770408" w:rsidRPr="006F6E39">
        <w:rPr>
          <w:sz w:val="24"/>
          <w:szCs w:val="24"/>
        </w:rPr>
        <w:t>линейной арматуры и гасителей вибрации</w:t>
      </w:r>
      <w:r w:rsidR="004F4E9E" w:rsidRPr="006F6E39">
        <w:rPr>
          <w:sz w:val="24"/>
          <w:szCs w:val="24"/>
        </w:rPr>
        <w:t xml:space="preserve"> должны соответствовать параметрам </w:t>
      </w:r>
      <w:r w:rsidR="00CE3DC9" w:rsidRPr="006F6E39">
        <w:rPr>
          <w:sz w:val="24"/>
          <w:szCs w:val="24"/>
        </w:rPr>
        <w:t>ГОСТ 2730-78 «Зажимы натяжные клиновые. Технические условия».</w:t>
      </w:r>
    </w:p>
    <w:p w14:paraId="3793D505" w14:textId="77777777" w:rsidR="00CE3DC9" w:rsidRDefault="00CE3DC9" w:rsidP="00CE3DC9">
      <w:pPr>
        <w:tabs>
          <w:tab w:val="left" w:pos="1134"/>
        </w:tabs>
        <w:ind w:firstLine="709"/>
        <w:rPr>
          <w:sz w:val="24"/>
          <w:szCs w:val="24"/>
        </w:rPr>
      </w:pPr>
    </w:p>
    <w:p w14:paraId="1DCFA596" w14:textId="00AAAB13" w:rsidR="004871CD" w:rsidRDefault="004871CD" w:rsidP="009151E8">
      <w:pPr>
        <w:tabs>
          <w:tab w:val="left" w:pos="1134"/>
        </w:tabs>
        <w:ind w:firstLine="709"/>
        <w:jc w:val="center"/>
        <w:rPr>
          <w:sz w:val="24"/>
          <w:szCs w:val="24"/>
        </w:rPr>
      </w:pPr>
      <w:r>
        <w:rPr>
          <w:noProof/>
        </w:rPr>
        <w:drawing>
          <wp:inline distT="0" distB="0" distL="0" distR="0" wp14:anchorId="2E71ACCE" wp14:editId="481B219C">
            <wp:extent cx="4295955" cy="3338423"/>
            <wp:effectExtent l="0" t="0" r="0" b="0"/>
            <wp:docPr id="3" name="Рисунок 3" descr="&amp;Zcy;&amp;acy;&amp;zhcy;&amp;icy;&amp;mcy; &amp;mcy;&amp;ocy;&amp;ncy;&amp;tcy;&amp;acy;&amp;zhcy;&amp;ncy;&amp;ycy;&amp;jcy; (&amp;zcy;&amp;acy;&amp;zhcy;&amp;icy;&amp;mcy; &amp;kcy;&amp;lcy;&amp;icy;&amp;ncy;&amp;ocy;&amp;vcy;&amp;ocy;&amp;jcy;) &amp;Mcy;&amp;Kcy;&amp;Zcy;-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&amp;Zcy;&amp;acy;&amp;zhcy;&amp;icy;&amp;mcy; &amp;mcy;&amp;ocy;&amp;ncy;&amp;tcy;&amp;acy;&amp;zhcy;&amp;ncy;&amp;ycy;&amp;jcy; (&amp;zcy;&amp;acy;&amp;zhcy;&amp;icy;&amp;mcy; &amp;kcy;&amp;lcy;&amp;icy;&amp;ncy;&amp;ocy;&amp;vcy;&amp;ocy;&amp;jcy;) &amp;Mcy;&amp;Kcy;&amp;Zcy;-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6057" cy="33385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3547" w:type="pct"/>
        <w:jc w:val="center"/>
        <w:tblCellSpacing w:w="7" w:type="dxa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4184"/>
        <w:gridCol w:w="3419"/>
      </w:tblGrid>
      <w:tr w:rsidR="008E3E81" w:rsidRPr="008E3E81" w14:paraId="15B539B4" w14:textId="77777777" w:rsidTr="009151E8">
        <w:trPr>
          <w:tblCellSpacing w:w="7" w:type="dxa"/>
          <w:jc w:val="center"/>
        </w:trPr>
        <w:tc>
          <w:tcPr>
            <w:tcW w:w="4982" w:type="pct"/>
            <w:gridSpan w:val="2"/>
            <w:shd w:val="clear" w:color="auto" w:fill="FFFFFF"/>
            <w:vAlign w:val="center"/>
            <w:hideMark/>
          </w:tcPr>
          <w:p w14:paraId="0A4BB6EC" w14:textId="53FB23B9" w:rsidR="008E3E81" w:rsidRPr="008E3E81" w:rsidRDefault="008E3E81" w:rsidP="008E3E81">
            <w:pPr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8E3E81" w:rsidRPr="008E3E81" w14:paraId="5F479A4B" w14:textId="77777777" w:rsidTr="009151E8">
        <w:trPr>
          <w:tblCellSpacing w:w="7" w:type="dxa"/>
          <w:jc w:val="center"/>
        </w:trPr>
        <w:tc>
          <w:tcPr>
            <w:tcW w:w="2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EEE"/>
            <w:vAlign w:val="center"/>
            <w:hideMark/>
          </w:tcPr>
          <w:p w14:paraId="70F45B71" w14:textId="77777777" w:rsidR="008E3E81" w:rsidRPr="008E3E81" w:rsidRDefault="008E3E81" w:rsidP="008E3E81">
            <w:pPr>
              <w:ind w:firstLine="0"/>
              <w:jc w:val="left"/>
              <w:rPr>
                <w:sz w:val="24"/>
                <w:szCs w:val="24"/>
              </w:rPr>
            </w:pPr>
            <w:r w:rsidRPr="008E3E81">
              <w:rPr>
                <w:sz w:val="24"/>
                <w:szCs w:val="24"/>
              </w:rPr>
              <w:t xml:space="preserve">Сечение провода (мм2): </w:t>
            </w:r>
          </w:p>
        </w:tc>
        <w:tc>
          <w:tcPr>
            <w:tcW w:w="2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964E8E5" w14:textId="77777777" w:rsidR="008E3E81" w:rsidRPr="008E3E81" w:rsidRDefault="008E3E81" w:rsidP="008E3E81">
            <w:pPr>
              <w:ind w:firstLine="0"/>
              <w:jc w:val="left"/>
              <w:rPr>
                <w:sz w:val="24"/>
                <w:szCs w:val="24"/>
              </w:rPr>
            </w:pPr>
            <w:r w:rsidRPr="008E3E81">
              <w:rPr>
                <w:sz w:val="24"/>
                <w:szCs w:val="24"/>
              </w:rPr>
              <w:t xml:space="preserve">70-120 </w:t>
            </w:r>
          </w:p>
        </w:tc>
      </w:tr>
      <w:tr w:rsidR="008E3E81" w:rsidRPr="008E3E81" w14:paraId="743CE501" w14:textId="77777777" w:rsidTr="009151E8">
        <w:trPr>
          <w:tblCellSpacing w:w="7" w:type="dxa"/>
          <w:jc w:val="center"/>
        </w:trPr>
        <w:tc>
          <w:tcPr>
            <w:tcW w:w="2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EEE"/>
            <w:vAlign w:val="center"/>
            <w:hideMark/>
          </w:tcPr>
          <w:p w14:paraId="58F707CF" w14:textId="77777777" w:rsidR="008E3E81" w:rsidRPr="008E3E81" w:rsidRDefault="008E3E81" w:rsidP="008E3E81">
            <w:pPr>
              <w:ind w:firstLine="0"/>
              <w:jc w:val="left"/>
              <w:rPr>
                <w:sz w:val="24"/>
                <w:szCs w:val="24"/>
              </w:rPr>
            </w:pPr>
            <w:r w:rsidRPr="008E3E81">
              <w:rPr>
                <w:sz w:val="24"/>
                <w:szCs w:val="24"/>
              </w:rPr>
              <w:t xml:space="preserve">Диаметр провода (мм): </w:t>
            </w:r>
          </w:p>
        </w:tc>
        <w:tc>
          <w:tcPr>
            <w:tcW w:w="2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7F384DE" w14:textId="77777777" w:rsidR="008E3E81" w:rsidRPr="008E3E81" w:rsidRDefault="008E3E81" w:rsidP="008E3E81">
            <w:pPr>
              <w:ind w:firstLine="0"/>
              <w:jc w:val="left"/>
              <w:rPr>
                <w:sz w:val="24"/>
                <w:szCs w:val="24"/>
              </w:rPr>
            </w:pPr>
            <w:r w:rsidRPr="008E3E81">
              <w:rPr>
                <w:sz w:val="24"/>
                <w:szCs w:val="24"/>
              </w:rPr>
              <w:t xml:space="preserve">9-14 </w:t>
            </w:r>
          </w:p>
        </w:tc>
      </w:tr>
      <w:tr w:rsidR="008E3E81" w:rsidRPr="008E3E81" w14:paraId="18E7F4D6" w14:textId="77777777" w:rsidTr="009151E8">
        <w:trPr>
          <w:tblCellSpacing w:w="7" w:type="dxa"/>
          <w:jc w:val="center"/>
        </w:trPr>
        <w:tc>
          <w:tcPr>
            <w:tcW w:w="2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EEE"/>
            <w:vAlign w:val="center"/>
            <w:hideMark/>
          </w:tcPr>
          <w:p w14:paraId="5F2A4595" w14:textId="77777777" w:rsidR="008E3E81" w:rsidRPr="008E3E81" w:rsidRDefault="008E3E81" w:rsidP="008E3E81">
            <w:pPr>
              <w:ind w:firstLine="0"/>
              <w:jc w:val="left"/>
              <w:rPr>
                <w:sz w:val="24"/>
                <w:szCs w:val="24"/>
              </w:rPr>
            </w:pPr>
            <w:r w:rsidRPr="008E3E81">
              <w:rPr>
                <w:sz w:val="24"/>
                <w:szCs w:val="24"/>
              </w:rPr>
              <w:t xml:space="preserve">Длина (мм): </w:t>
            </w:r>
          </w:p>
        </w:tc>
        <w:tc>
          <w:tcPr>
            <w:tcW w:w="2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3BC4675" w14:textId="77777777" w:rsidR="008E3E81" w:rsidRPr="008E3E81" w:rsidRDefault="008E3E81" w:rsidP="008E3E81">
            <w:pPr>
              <w:ind w:firstLine="0"/>
              <w:jc w:val="left"/>
              <w:rPr>
                <w:sz w:val="24"/>
                <w:szCs w:val="24"/>
              </w:rPr>
            </w:pPr>
            <w:r w:rsidRPr="008E3E81">
              <w:rPr>
                <w:sz w:val="24"/>
                <w:szCs w:val="24"/>
              </w:rPr>
              <w:t xml:space="preserve">400 </w:t>
            </w:r>
          </w:p>
        </w:tc>
      </w:tr>
      <w:tr w:rsidR="008E3E81" w:rsidRPr="008E3E81" w14:paraId="68BA73D8" w14:textId="77777777" w:rsidTr="009151E8">
        <w:trPr>
          <w:tblCellSpacing w:w="7" w:type="dxa"/>
          <w:jc w:val="center"/>
        </w:trPr>
        <w:tc>
          <w:tcPr>
            <w:tcW w:w="2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EEE"/>
            <w:vAlign w:val="center"/>
            <w:hideMark/>
          </w:tcPr>
          <w:p w14:paraId="15A872D0" w14:textId="77777777" w:rsidR="008E3E81" w:rsidRPr="008E3E81" w:rsidRDefault="008E3E81" w:rsidP="008E3E81">
            <w:pPr>
              <w:ind w:firstLine="0"/>
              <w:jc w:val="left"/>
              <w:rPr>
                <w:sz w:val="24"/>
                <w:szCs w:val="24"/>
              </w:rPr>
            </w:pPr>
            <w:r w:rsidRPr="008E3E81">
              <w:rPr>
                <w:sz w:val="24"/>
                <w:szCs w:val="24"/>
              </w:rPr>
              <w:t xml:space="preserve">Рабочая нагрузка (кН): </w:t>
            </w:r>
          </w:p>
        </w:tc>
        <w:tc>
          <w:tcPr>
            <w:tcW w:w="2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A494A75" w14:textId="77777777" w:rsidR="008E3E81" w:rsidRPr="008E3E81" w:rsidRDefault="008E3E81" w:rsidP="008E3E81">
            <w:pPr>
              <w:ind w:firstLine="0"/>
              <w:jc w:val="left"/>
              <w:rPr>
                <w:sz w:val="24"/>
                <w:szCs w:val="24"/>
              </w:rPr>
            </w:pPr>
            <w:r w:rsidRPr="008E3E81">
              <w:rPr>
                <w:sz w:val="24"/>
                <w:szCs w:val="24"/>
              </w:rPr>
              <w:t>23</w:t>
            </w:r>
          </w:p>
        </w:tc>
      </w:tr>
    </w:tbl>
    <w:p w14:paraId="42101B39" w14:textId="77777777" w:rsidR="004871CD" w:rsidRDefault="004871CD" w:rsidP="00CE3DC9">
      <w:pPr>
        <w:tabs>
          <w:tab w:val="left" w:pos="1134"/>
        </w:tabs>
        <w:ind w:firstLine="709"/>
        <w:rPr>
          <w:sz w:val="24"/>
          <w:szCs w:val="24"/>
        </w:rPr>
      </w:pPr>
    </w:p>
    <w:p w14:paraId="7EF1283A" w14:textId="77777777" w:rsidR="004871CD" w:rsidRDefault="004871CD" w:rsidP="00CE3DC9">
      <w:pPr>
        <w:tabs>
          <w:tab w:val="left" w:pos="1134"/>
        </w:tabs>
        <w:ind w:firstLine="709"/>
        <w:rPr>
          <w:sz w:val="24"/>
          <w:szCs w:val="24"/>
        </w:rPr>
      </w:pPr>
    </w:p>
    <w:p w14:paraId="6C4F5DD3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Общие требования.</w:t>
      </w:r>
      <w:r w:rsidR="00E00392" w:rsidRPr="0052681C">
        <w:rPr>
          <w:b/>
          <w:bCs/>
          <w:sz w:val="26"/>
          <w:szCs w:val="26"/>
        </w:rPr>
        <w:t xml:space="preserve"> </w:t>
      </w:r>
    </w:p>
    <w:p w14:paraId="6C4F5DD4" w14:textId="77777777" w:rsidR="00F64720" w:rsidRPr="0052681C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681C">
        <w:rPr>
          <w:sz w:val="24"/>
          <w:szCs w:val="24"/>
        </w:rPr>
        <w:t>2.1.</w:t>
      </w:r>
      <w:r w:rsidR="00612811" w:rsidRPr="0052681C">
        <w:rPr>
          <w:sz w:val="24"/>
          <w:szCs w:val="24"/>
        </w:rPr>
        <w:t xml:space="preserve"> </w:t>
      </w:r>
      <w:r w:rsidR="00F64720" w:rsidRPr="0052681C">
        <w:rPr>
          <w:sz w:val="24"/>
          <w:szCs w:val="24"/>
        </w:rPr>
        <w:t>К поставке допускается линейная арматура, отвечающая следующим требованиям:</w:t>
      </w:r>
    </w:p>
    <w:p w14:paraId="77647A67" w14:textId="38F2C5FC" w:rsidR="00054311" w:rsidRPr="0052681C" w:rsidRDefault="00054311" w:rsidP="00054311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lastRenderedPageBreak/>
        <w:t>продукция должна быть новой, ранее не использованной;</w:t>
      </w:r>
    </w:p>
    <w:p w14:paraId="6C4F5DD6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6C4F5DD7" w14:textId="1B8ED1C6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6C4F5DD8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6C4F5DD9" w14:textId="51124CA1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запасные части, впервые поставляемые заводом - изготовителем для нужд ОАО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6C4F5DDA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запасные части, не использовавшиеся ранее на энергообъектах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14:paraId="6C4F5DDB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14:paraId="6C4F5DDC" w14:textId="1E619F92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соответствовать требованиям технической политики ОАО «</w:t>
      </w:r>
      <w:r w:rsidR="00342A87">
        <w:rPr>
          <w:sz w:val="24"/>
          <w:szCs w:val="24"/>
        </w:rPr>
        <w:t>Россети</w:t>
      </w:r>
      <w:bookmarkStart w:id="0" w:name="_GoBack"/>
      <w:bookmarkEnd w:id="0"/>
      <w:r w:rsidRPr="0052681C">
        <w:rPr>
          <w:sz w:val="24"/>
          <w:szCs w:val="24"/>
        </w:rPr>
        <w:t>»;</w:t>
      </w:r>
    </w:p>
    <w:p w14:paraId="6C4F5DDD" w14:textId="3BA309A3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7A583B">
        <w:rPr>
          <w:sz w:val="24"/>
          <w:szCs w:val="24"/>
        </w:rPr>
        <w:t>продукции</w:t>
      </w:r>
      <w:r w:rsidRPr="0052681C">
        <w:rPr>
          <w:sz w:val="24"/>
          <w:szCs w:val="24"/>
        </w:rPr>
        <w:t>) деклараций (сертификатов) соответствия требованиям безопасности;</w:t>
      </w:r>
    </w:p>
    <w:p w14:paraId="6C4F5DDE" w14:textId="0E34D056" w:rsidR="00FB7AEF" w:rsidRPr="0052681C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52681C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</w:t>
      </w:r>
      <w:r w:rsidR="00F66FC0" w:rsidRPr="0052681C">
        <w:rPr>
          <w:sz w:val="24"/>
          <w:szCs w:val="24"/>
        </w:rPr>
        <w:t xml:space="preserve"> </w:t>
      </w:r>
    </w:p>
    <w:p w14:paraId="6C4F5DDF" w14:textId="41F3446C" w:rsidR="00DE0C6D" w:rsidRPr="0052681C" w:rsidRDefault="005F4E67" w:rsidP="005F4E67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843900" w:rsidRPr="0052681C">
        <w:rPr>
          <w:sz w:val="24"/>
          <w:szCs w:val="24"/>
        </w:rPr>
        <w:t xml:space="preserve">2.2. </w:t>
      </w:r>
      <w:r w:rsidR="00F64720" w:rsidRPr="0052681C">
        <w:rPr>
          <w:sz w:val="24"/>
          <w:szCs w:val="24"/>
        </w:rPr>
        <w:t>Участник закупочных процедур на право заключения договора на поставку линейной арматуры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 w:rsidR="00DE0C6D" w:rsidRPr="0052681C">
        <w:rPr>
          <w:sz w:val="24"/>
          <w:szCs w:val="24"/>
        </w:rPr>
        <w:t>.</w:t>
      </w:r>
    </w:p>
    <w:p w14:paraId="6C4F5DE0" w14:textId="2C94B5CF" w:rsidR="008641F6" w:rsidRPr="0052681C" w:rsidRDefault="00843900" w:rsidP="005F4E67">
      <w:pPr>
        <w:pStyle w:val="ad"/>
        <w:tabs>
          <w:tab w:val="left" w:pos="0"/>
          <w:tab w:val="left" w:pos="567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2.3. </w:t>
      </w:r>
      <w:r w:rsidR="001C72DB" w:rsidRPr="0052681C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52681C">
        <w:rPr>
          <w:sz w:val="24"/>
          <w:szCs w:val="24"/>
        </w:rPr>
        <w:t>установок» (ПУЭ) (7-е издание) и</w:t>
      </w:r>
      <w:r w:rsidR="001C72DB" w:rsidRPr="0052681C">
        <w:rPr>
          <w:sz w:val="24"/>
          <w:szCs w:val="24"/>
        </w:rPr>
        <w:t xml:space="preserve"> требованиям</w:t>
      </w:r>
      <w:r w:rsidR="00817119" w:rsidRPr="0052681C">
        <w:rPr>
          <w:sz w:val="24"/>
          <w:szCs w:val="24"/>
        </w:rPr>
        <w:t>:</w:t>
      </w:r>
      <w:r w:rsidR="001C72DB" w:rsidRPr="0052681C">
        <w:rPr>
          <w:sz w:val="24"/>
          <w:szCs w:val="24"/>
        </w:rPr>
        <w:t xml:space="preserve"> </w:t>
      </w:r>
    </w:p>
    <w:p w14:paraId="6C4F5DE1" w14:textId="54069033" w:rsidR="0052681C" w:rsidRPr="00AE04B0" w:rsidRDefault="00E858A5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AE04B0">
        <w:rPr>
          <w:sz w:val="24"/>
          <w:szCs w:val="24"/>
        </w:rPr>
        <w:t>ГОСТ 2730-78</w:t>
      </w:r>
      <w:r w:rsidR="00AE04B0" w:rsidRPr="00AE04B0">
        <w:rPr>
          <w:sz w:val="24"/>
          <w:szCs w:val="24"/>
        </w:rPr>
        <w:t xml:space="preserve"> «Зажимы натяжные клиновые. Технические условия»</w:t>
      </w:r>
      <w:r w:rsidR="00766340">
        <w:rPr>
          <w:sz w:val="24"/>
          <w:szCs w:val="24"/>
        </w:rPr>
        <w:t>;</w:t>
      </w:r>
    </w:p>
    <w:p w14:paraId="6C4F5DE2" w14:textId="77777777" w:rsidR="00F612AC" w:rsidRPr="0052681C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52681C">
        <w:rPr>
          <w:sz w:val="24"/>
          <w:szCs w:val="24"/>
        </w:rPr>
        <w:t>.</w:t>
      </w:r>
    </w:p>
    <w:p w14:paraId="6C4F5DE3" w14:textId="77777777" w:rsidR="00B73411" w:rsidRPr="0052681C" w:rsidRDefault="00843900" w:rsidP="00B73411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681C">
        <w:rPr>
          <w:sz w:val="24"/>
          <w:szCs w:val="24"/>
        </w:rPr>
        <w:t xml:space="preserve">2.4. </w:t>
      </w:r>
      <w:r w:rsidR="00B73411" w:rsidRPr="0052681C">
        <w:rPr>
          <w:sz w:val="24"/>
          <w:szCs w:val="24"/>
        </w:rPr>
        <w:t>Упаковка, транспортирование, условия и сроки хранения.</w:t>
      </w:r>
    </w:p>
    <w:p w14:paraId="6C4F5DE4" w14:textId="1AD6EA3E" w:rsidR="00B73411" w:rsidRPr="0052681C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</w:t>
      </w:r>
      <w:r w:rsidRPr="0052681C">
        <w:rPr>
          <w:color w:val="000000"/>
          <w:sz w:val="24"/>
          <w:szCs w:val="24"/>
        </w:rPr>
        <w:t xml:space="preserve">ГОСТ 14192–96, </w:t>
      </w:r>
      <w:r w:rsidRPr="0052681C">
        <w:rPr>
          <w:sz w:val="24"/>
          <w:szCs w:val="24"/>
        </w:rPr>
        <w:t>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6C4F5DE5" w14:textId="77777777" w:rsidR="00B73411" w:rsidRPr="0052681C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23216. </w:t>
      </w:r>
    </w:p>
    <w:p w14:paraId="6C4F5DE6" w14:textId="77777777" w:rsidR="00B73411" w:rsidRPr="0052681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lastRenderedPageBreak/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6C4F5DE7" w14:textId="77777777" w:rsidR="00B73411" w:rsidRPr="0052681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6C4F5DE8" w14:textId="77777777" w:rsidR="00CC3003" w:rsidRPr="0052681C" w:rsidRDefault="00B73411" w:rsidP="00B73411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2991-76 и ГОСТ 5959-80. В один ящик с линейной арматурой должен быть вложен упаковочный лист</w:t>
      </w:r>
      <w:r w:rsidR="00CC3003" w:rsidRPr="0052681C">
        <w:rPr>
          <w:sz w:val="24"/>
          <w:szCs w:val="24"/>
        </w:rPr>
        <w:t>.</w:t>
      </w:r>
    </w:p>
    <w:p w14:paraId="6C4F5DE9" w14:textId="77777777" w:rsidR="0024201B" w:rsidRPr="0052681C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2.5.</w:t>
      </w:r>
      <w:r w:rsidR="00BC53BC" w:rsidRPr="0052681C">
        <w:rPr>
          <w:szCs w:val="24"/>
        </w:rPr>
        <w:t xml:space="preserve"> </w:t>
      </w:r>
      <w:r w:rsidR="00461D48" w:rsidRPr="0052681C">
        <w:rPr>
          <w:szCs w:val="24"/>
        </w:rPr>
        <w:t>Каждая партия линейной арматуры и гасителей вибрации должна подвергаться приемо-сдаточным испытаниям в соответствие с ГОСТ 23216-78</w:t>
      </w:r>
      <w:r w:rsidR="00DE0EA0" w:rsidRPr="0052681C">
        <w:rPr>
          <w:szCs w:val="24"/>
        </w:rPr>
        <w:t>.</w:t>
      </w:r>
    </w:p>
    <w:p w14:paraId="6C4F5DEA" w14:textId="77F73EDD" w:rsidR="00AC31A0" w:rsidRPr="0052681C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2.6</w:t>
      </w:r>
      <w:r w:rsidR="00AC31A0" w:rsidRPr="0052681C">
        <w:rPr>
          <w:szCs w:val="24"/>
        </w:rPr>
        <w:t xml:space="preserve">. </w:t>
      </w:r>
      <w:r w:rsidR="00446A53" w:rsidRPr="0052681C">
        <w:rPr>
          <w:szCs w:val="24"/>
        </w:rPr>
        <w:t>Срок изготовления линейной арматуры и гасителей вибрации должен быть не более полугода от момента</w:t>
      </w:r>
      <w:r w:rsidR="00F92D7E" w:rsidRPr="0052681C">
        <w:rPr>
          <w:szCs w:val="24"/>
        </w:rPr>
        <w:t xml:space="preserve"> </w:t>
      </w:r>
      <w:r w:rsidR="00766340">
        <w:rPr>
          <w:szCs w:val="24"/>
        </w:rPr>
        <w:t>поста</w:t>
      </w:r>
      <w:r w:rsidR="00446A53" w:rsidRPr="0052681C">
        <w:rPr>
          <w:szCs w:val="24"/>
        </w:rPr>
        <w:t>вки</w:t>
      </w:r>
      <w:r w:rsidR="00F92D7E" w:rsidRPr="0052681C">
        <w:rPr>
          <w:szCs w:val="24"/>
        </w:rPr>
        <w:t>.</w:t>
      </w:r>
    </w:p>
    <w:p w14:paraId="6C4F5DEB" w14:textId="77777777" w:rsidR="00446A53" w:rsidRPr="0052681C" w:rsidRDefault="00446A53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6C4F5DEC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Гарантийные обязательства.</w:t>
      </w:r>
    </w:p>
    <w:p w14:paraId="6C4F5DED" w14:textId="4C43434C" w:rsidR="004F4E9E" w:rsidRPr="0052681C" w:rsidRDefault="00446A53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766340">
        <w:rPr>
          <w:sz w:val="24"/>
          <w:szCs w:val="24"/>
        </w:rPr>
        <w:t>в</w:t>
      </w:r>
      <w:r w:rsidRPr="0052681C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</w:t>
      </w:r>
      <w:r w:rsidRPr="0052681C">
        <w:rPr>
          <w:szCs w:val="24"/>
        </w:rPr>
        <w:t>л</w:t>
      </w:r>
      <w:r w:rsidRPr="0052681C">
        <w:rPr>
          <w:sz w:val="24"/>
          <w:szCs w:val="24"/>
        </w:rPr>
        <w:t>инейн</w:t>
      </w:r>
      <w:r w:rsidRPr="0052681C">
        <w:rPr>
          <w:szCs w:val="24"/>
        </w:rPr>
        <w:t xml:space="preserve">ой </w:t>
      </w:r>
      <w:r w:rsidRPr="0052681C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6C4F5DEE" w14:textId="77777777" w:rsidR="00590397" w:rsidRPr="0052681C" w:rsidRDefault="00590397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6C4F5DEF" w14:textId="77777777" w:rsidR="00612811" w:rsidRPr="0052681C" w:rsidRDefault="00EA00A8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Требования к надежности и </w:t>
      </w:r>
      <w:r w:rsidR="00612811" w:rsidRPr="0052681C">
        <w:rPr>
          <w:b/>
          <w:bCs/>
          <w:sz w:val="26"/>
          <w:szCs w:val="26"/>
        </w:rPr>
        <w:t xml:space="preserve">живучести </w:t>
      </w:r>
      <w:r w:rsidR="000D4FD2" w:rsidRPr="0052681C">
        <w:rPr>
          <w:b/>
          <w:bCs/>
          <w:sz w:val="26"/>
          <w:szCs w:val="26"/>
        </w:rPr>
        <w:t>продукции</w:t>
      </w:r>
      <w:r w:rsidR="00612811" w:rsidRPr="0052681C">
        <w:rPr>
          <w:b/>
          <w:bCs/>
          <w:sz w:val="26"/>
          <w:szCs w:val="26"/>
        </w:rPr>
        <w:t>.</w:t>
      </w:r>
    </w:p>
    <w:p w14:paraId="6C4F5DF0" w14:textId="77777777" w:rsidR="00612811" w:rsidRPr="0052681C" w:rsidRDefault="009C1A30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</w:t>
      </w:r>
      <w:r w:rsidR="00612811" w:rsidRPr="0052681C">
        <w:rPr>
          <w:sz w:val="24"/>
          <w:szCs w:val="24"/>
        </w:rPr>
        <w:t>.</w:t>
      </w:r>
    </w:p>
    <w:p w14:paraId="6C4F5DF1" w14:textId="77777777" w:rsidR="00446A53" w:rsidRPr="0052681C" w:rsidRDefault="00446A5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6C4F5DF2" w14:textId="154BCE68" w:rsidR="00612811" w:rsidRPr="0052681C" w:rsidRDefault="006004FC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Маркировка, с</w:t>
      </w:r>
      <w:r w:rsidR="00612811" w:rsidRPr="0052681C">
        <w:rPr>
          <w:b/>
          <w:bCs/>
          <w:sz w:val="26"/>
          <w:szCs w:val="26"/>
        </w:rPr>
        <w:t>остав технической и эксплуатационной</w:t>
      </w:r>
      <w:r w:rsidR="00766340">
        <w:rPr>
          <w:b/>
          <w:bCs/>
          <w:sz w:val="26"/>
          <w:szCs w:val="26"/>
        </w:rPr>
        <w:t xml:space="preserve"> </w:t>
      </w:r>
      <w:r w:rsidR="00612811" w:rsidRPr="0052681C">
        <w:rPr>
          <w:b/>
          <w:bCs/>
          <w:sz w:val="26"/>
          <w:szCs w:val="26"/>
        </w:rPr>
        <w:t>документации.</w:t>
      </w:r>
    </w:p>
    <w:p w14:paraId="6C4F5DF3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14:paraId="6C4F5DF4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- паспорт по нормативной документации, утвержденной в установленном порядке;</w:t>
      </w:r>
    </w:p>
    <w:p w14:paraId="6C4F5DF5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6C4F5DF6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6C4F5DF7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Маркировка линейной арматуры и гасителей вибрации должна соответствовать требованиям </w:t>
      </w:r>
      <w:r w:rsidRPr="0052681C">
        <w:rPr>
          <w:color w:val="000000"/>
          <w:sz w:val="24"/>
          <w:szCs w:val="24"/>
        </w:rPr>
        <w:t>ГОСТ 14192 – 96</w:t>
      </w:r>
      <w:r w:rsidRPr="0052681C">
        <w:rPr>
          <w:sz w:val="24"/>
          <w:szCs w:val="24"/>
        </w:rPr>
        <w:t xml:space="preserve">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14:paraId="6C4F5DF8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14:paraId="6C4F5DF9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6C4F5DFA" w14:textId="183A1A8A" w:rsidR="004F4E9E" w:rsidRPr="0052681C" w:rsidRDefault="009C1A30" w:rsidP="009C1A30">
      <w:pPr>
        <w:pStyle w:val="ad"/>
        <w:tabs>
          <w:tab w:val="left" w:pos="1560"/>
        </w:tabs>
        <w:ind w:left="0" w:firstLine="709"/>
        <w:rPr>
          <w:color w:val="FF0000"/>
          <w:sz w:val="24"/>
          <w:szCs w:val="24"/>
        </w:rPr>
      </w:pPr>
      <w:r w:rsidRPr="0052681C">
        <w:rPr>
          <w:sz w:val="24"/>
          <w:szCs w:val="24"/>
        </w:rPr>
        <w:lastRenderedPageBreak/>
        <w:t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продукции.</w:t>
      </w:r>
    </w:p>
    <w:p w14:paraId="6C4F5DFB" w14:textId="77777777" w:rsidR="009C1A30" w:rsidRPr="0052681C" w:rsidRDefault="009C1A30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6C4F5DFC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Правила приемки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14:paraId="6C4F5DFD" w14:textId="77777777" w:rsidR="0029774B" w:rsidRPr="0052681C" w:rsidRDefault="0029774B" w:rsidP="0029774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их на склад.</w:t>
      </w:r>
    </w:p>
    <w:p w14:paraId="6C4F5DFE" w14:textId="77777777" w:rsidR="00612811" w:rsidRPr="0052681C" w:rsidRDefault="0029774B" w:rsidP="0029774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color w:val="FF0000"/>
          <w:sz w:val="24"/>
          <w:szCs w:val="24"/>
        </w:rPr>
      </w:pPr>
      <w:r w:rsidRPr="0052681C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6C4F5E01" w14:textId="77777777" w:rsidR="001D6900" w:rsidRPr="0052681C" w:rsidRDefault="001D6900" w:rsidP="00451C4D">
      <w:pPr>
        <w:rPr>
          <w:sz w:val="26"/>
          <w:szCs w:val="26"/>
        </w:rPr>
      </w:pPr>
    </w:p>
    <w:p w14:paraId="6C4F5E02" w14:textId="77777777" w:rsidR="004A2665" w:rsidRPr="0052681C" w:rsidRDefault="004A2665" w:rsidP="00451C4D">
      <w:pPr>
        <w:rPr>
          <w:sz w:val="26"/>
          <w:szCs w:val="26"/>
        </w:rPr>
      </w:pPr>
    </w:p>
    <w:p w14:paraId="6C4F5E03" w14:textId="77777777" w:rsidR="008F73A3" w:rsidRPr="0052681C" w:rsidRDefault="008F73A3" w:rsidP="008F73A3">
      <w:pPr>
        <w:ind w:firstLine="0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6C4F5E04" w14:textId="77777777" w:rsidR="008F73A3" w:rsidRPr="00CB6078" w:rsidRDefault="008F73A3" w:rsidP="008F73A3">
      <w:pPr>
        <w:ind w:firstLine="0"/>
        <w:rPr>
          <w:sz w:val="22"/>
          <w:szCs w:val="22"/>
        </w:rPr>
      </w:pPr>
      <w:r w:rsidRPr="0052681C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52681C">
        <w:rPr>
          <w:sz w:val="22"/>
          <w:szCs w:val="22"/>
        </w:rPr>
        <w:t xml:space="preserve">       </w:t>
      </w:r>
      <w:r w:rsidRPr="0052681C">
        <w:rPr>
          <w:sz w:val="22"/>
          <w:szCs w:val="22"/>
        </w:rPr>
        <w:t xml:space="preserve">     подпись                </w:t>
      </w:r>
      <w:r w:rsidR="001D6900" w:rsidRPr="0052681C">
        <w:rPr>
          <w:sz w:val="22"/>
          <w:szCs w:val="22"/>
        </w:rPr>
        <w:t xml:space="preserve">   </w:t>
      </w:r>
      <w:r w:rsidR="00515EFF" w:rsidRPr="0052681C">
        <w:rPr>
          <w:sz w:val="22"/>
          <w:szCs w:val="22"/>
        </w:rPr>
        <w:t xml:space="preserve">     </w:t>
      </w:r>
      <w:r w:rsidR="001D6900" w:rsidRPr="0052681C">
        <w:rPr>
          <w:sz w:val="22"/>
          <w:szCs w:val="22"/>
        </w:rPr>
        <w:t xml:space="preserve">  </w:t>
      </w:r>
      <w:r w:rsidRPr="0052681C">
        <w:rPr>
          <w:sz w:val="22"/>
          <w:szCs w:val="22"/>
        </w:rPr>
        <w:t>Фамилия И.О.</w:t>
      </w:r>
      <w:r w:rsidRPr="00CB6078">
        <w:rPr>
          <w:sz w:val="22"/>
          <w:szCs w:val="22"/>
        </w:rPr>
        <w:t xml:space="preserve">         </w:t>
      </w:r>
    </w:p>
    <w:p w14:paraId="6C4F5E05" w14:textId="77777777"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9DC4A20" w14:textId="77777777" w:rsidR="00CA3332" w:rsidRDefault="00CA3332">
      <w:r>
        <w:separator/>
      </w:r>
    </w:p>
  </w:endnote>
  <w:endnote w:type="continuationSeparator" w:id="0">
    <w:p w14:paraId="76474A45" w14:textId="77777777" w:rsidR="00CA3332" w:rsidRDefault="00CA33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357318E" w14:textId="77777777" w:rsidR="00CA3332" w:rsidRDefault="00CA3332">
      <w:r>
        <w:separator/>
      </w:r>
    </w:p>
  </w:footnote>
  <w:footnote w:type="continuationSeparator" w:id="0">
    <w:p w14:paraId="65D7B416" w14:textId="77777777" w:rsidR="00CA3332" w:rsidRDefault="00CA333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C4F5E0A" w14:textId="77777777" w:rsidR="00AD7048" w:rsidRDefault="003B48F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6C4F5E0B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2" w15:restartNumberingAfterBreak="0">
    <w:nsid w:val="70A13334"/>
    <w:multiLevelType w:val="multilevel"/>
    <w:tmpl w:val="1294FF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 w:numId="12">
    <w:abstractNumId w:val="1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58A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311"/>
    <w:rsid w:val="000544E5"/>
    <w:rsid w:val="00057FBD"/>
    <w:rsid w:val="00062FD5"/>
    <w:rsid w:val="000630F6"/>
    <w:rsid w:val="00064749"/>
    <w:rsid w:val="00071958"/>
    <w:rsid w:val="0007491B"/>
    <w:rsid w:val="000767D5"/>
    <w:rsid w:val="00077096"/>
    <w:rsid w:val="000808BE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077F3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2BFD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33E"/>
    <w:rsid w:val="001C19CB"/>
    <w:rsid w:val="001C347A"/>
    <w:rsid w:val="001C37EA"/>
    <w:rsid w:val="001C4AD8"/>
    <w:rsid w:val="001C4CAC"/>
    <w:rsid w:val="001C53B1"/>
    <w:rsid w:val="001C645E"/>
    <w:rsid w:val="001C72DB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0D5D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19B8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2A87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19E2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5F0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1CD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2681C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6BE7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4E67"/>
    <w:rsid w:val="005F7A1F"/>
    <w:rsid w:val="006001C9"/>
    <w:rsid w:val="006004FC"/>
    <w:rsid w:val="00600F17"/>
    <w:rsid w:val="00602410"/>
    <w:rsid w:val="006033B0"/>
    <w:rsid w:val="0060420B"/>
    <w:rsid w:val="00605D5D"/>
    <w:rsid w:val="00605E5D"/>
    <w:rsid w:val="006109FF"/>
    <w:rsid w:val="00610DFE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B03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E77F8"/>
    <w:rsid w:val="006F29C7"/>
    <w:rsid w:val="006F2FF5"/>
    <w:rsid w:val="006F5D72"/>
    <w:rsid w:val="006F6D72"/>
    <w:rsid w:val="006F6E39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340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A583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511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3E81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51E8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48A9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04B0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25BC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275D3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332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3DC9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4E1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58A5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078"/>
    <w:rsid w:val="00ED4563"/>
    <w:rsid w:val="00ED571E"/>
    <w:rsid w:val="00ED572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C4F5DBD"/>
  <w15:docId w15:val="{61FDE3D5-16DD-4FD1-939D-70A9DC4BD8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88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1277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6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A36AB8-D815-4AEF-878D-052BC388F0E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B392782-E229-4429-B4C6-827872CF0935}">
  <ds:schemaRefs>
    <ds:schemaRef ds:uri="aeb3e8e0-784a-4348-b8a9-74d788c4fa59"/>
    <ds:schemaRef ds:uri="http://schemas.microsoft.com/office/infopath/2007/PartnerControls"/>
    <ds:schemaRef ds:uri="http://purl.org/dc/elements/1.1/"/>
    <ds:schemaRef ds:uri="http://purl.org/dc/terms/"/>
    <ds:schemaRef ds:uri="http://www.w3.org/XML/1998/namespace"/>
    <ds:schemaRef ds:uri="http://schemas.microsoft.com/office/2006/documentManagement/types"/>
    <ds:schemaRef ds:uri="http://schemas.microsoft.com/office/2006/metadata/properties"/>
    <ds:schemaRef ds:uri="http://schemas.openxmlformats.org/package/2006/metadata/core-properties"/>
    <ds:schemaRef ds:uri="http://schemas.microsoft.com/sharepoint/v3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FDED1F13-75E6-4607-9A48-3A023C1F47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25AEB29-3176-4E66-A27D-CA61565D5A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16</TotalTime>
  <Pages>4</Pages>
  <Words>1193</Words>
  <Characters>6802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7980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Карасюк Альберт Альбертович</cp:lastModifiedBy>
  <cp:revision>17</cp:revision>
  <cp:lastPrinted>2010-09-30T14:29:00Z</cp:lastPrinted>
  <dcterms:created xsi:type="dcterms:W3CDTF">2015-07-27T08:43:00Z</dcterms:created>
  <dcterms:modified xsi:type="dcterms:W3CDTF">2015-09-02T11:40:00Z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